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006" w:rsidRDefault="001B4006" w:rsidP="005C29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1B4006" w:rsidRDefault="001B4006" w:rsidP="005C29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решения Совета депутатов Ордынского района «О порядке образования и методике распределения средств районного фонда финансовой поддержки поселений </w:t>
      </w:r>
    </w:p>
    <w:p w:rsidR="001B4006" w:rsidRDefault="001B4006" w:rsidP="005C29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области»</w:t>
      </w:r>
    </w:p>
    <w:p w:rsidR="001B4006" w:rsidRDefault="001B4006" w:rsidP="005C29F1">
      <w:pPr>
        <w:jc w:val="center"/>
        <w:rPr>
          <w:b/>
          <w:sz w:val="28"/>
          <w:szCs w:val="28"/>
        </w:rPr>
      </w:pPr>
    </w:p>
    <w:p w:rsidR="001B4006" w:rsidRDefault="001B4006" w:rsidP="005C29F1">
      <w:pPr>
        <w:jc w:val="center"/>
        <w:rPr>
          <w:b/>
          <w:sz w:val="28"/>
          <w:szCs w:val="28"/>
        </w:rPr>
      </w:pPr>
    </w:p>
    <w:p w:rsidR="001B4006" w:rsidRDefault="001B4006" w:rsidP="005C29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Настоящий проект подготовлен  в целях реализации отдельных государственных полномочий  Новосибирской области по расчету и предоставлению дотации бюджетам поселений  на выравнивание бюджетной обеспеченности.</w:t>
      </w:r>
    </w:p>
    <w:p w:rsidR="001B4006" w:rsidRDefault="001B4006" w:rsidP="005C29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Данный нормативный правовой акт включает в себя расшифровку источников формирования районного фонда финансовой поддержки поселений, порядок его формирования.</w:t>
      </w:r>
    </w:p>
    <w:p w:rsidR="001B4006" w:rsidRDefault="001B4006" w:rsidP="005C29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Порядок предусматривает расчет распределения дотаций на выравнивание бюджетной обеспеченности муниципальных образований поселений  Ордынского района Новосибирской области для обеспечения исполнения полномочий органов местного самоуправления, определен  порядок расчетов распределения дотации.</w:t>
      </w:r>
    </w:p>
    <w:p w:rsidR="001B4006" w:rsidRDefault="001B4006" w:rsidP="005C29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Расчет дотации на выравнивание бюджетной обеспеченности  предусматривает два раздела  расчета дотации на выравнивание бюджетной обеспеченности:</w:t>
      </w:r>
    </w:p>
    <w:p w:rsidR="001B4006" w:rsidRDefault="001B4006" w:rsidP="005C29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1) 60% объема субвенций, передаваемых из  областного бюджета в бюджет Ордынского района на выполнение отдельных государственных полномочий по расчету и предоставлению дотации бюджетам поселений  на выравнивание бюджетной обеспеченности, осуществляется согласно методике расчета органами местного самоуправления размера дотаций</w:t>
      </w:r>
      <w:bookmarkStart w:id="0" w:name="Par199"/>
      <w:bookmarkEnd w:id="0"/>
      <w:r>
        <w:rPr>
          <w:sz w:val="28"/>
          <w:szCs w:val="28"/>
        </w:rPr>
        <w:t xml:space="preserve"> на выравнивание бюджетной обеспеченности поселений</w:t>
      </w:r>
      <w:r>
        <w:rPr>
          <w:b/>
          <w:sz w:val="28"/>
          <w:szCs w:val="28"/>
        </w:rPr>
        <w:t>,</w:t>
      </w:r>
      <w:r>
        <w:rPr>
          <w:b/>
          <w:sz w:val="20"/>
          <w:szCs w:val="20"/>
        </w:rPr>
        <w:t xml:space="preserve"> </w:t>
      </w:r>
      <w:r>
        <w:rPr>
          <w:sz w:val="28"/>
          <w:szCs w:val="28"/>
        </w:rPr>
        <w:t>утвержденной законом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Новосибирской области от 20.11.2009 г. № 400-ОЗ исходя из численности населения поселений по данным государственной статистики;</w:t>
      </w:r>
    </w:p>
    <w:p w:rsidR="001B4006" w:rsidRDefault="001B4006" w:rsidP="005C29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2) </w:t>
      </w:r>
      <w:r w:rsidRPr="00151918">
        <w:rPr>
          <w:sz w:val="28"/>
          <w:szCs w:val="28"/>
        </w:rPr>
        <w:t>40%    объема субвенции</w:t>
      </w:r>
      <w:r>
        <w:rPr>
          <w:b/>
          <w:sz w:val="28"/>
          <w:szCs w:val="28"/>
        </w:rPr>
        <w:t xml:space="preserve"> </w:t>
      </w:r>
      <w:r w:rsidRPr="00130A8F">
        <w:rPr>
          <w:sz w:val="28"/>
          <w:szCs w:val="28"/>
        </w:rPr>
        <w:t xml:space="preserve">распределяется </w:t>
      </w:r>
      <w:r>
        <w:rPr>
          <w:sz w:val="28"/>
          <w:szCs w:val="28"/>
        </w:rPr>
        <w:t>для финансового обеспечения исполнения решения вопросов местного значения, исходя из заявленного объема обязательных  и необязательных расходов бюджетов муниципальных образований. Расчет необязательных расходов осуществлен по нормативам, включенным в проект закона Новосибирской области «Об областном бюджете Новосибирской области на 2017 год и плановый период 2018 и 2019 годов».</w:t>
      </w:r>
    </w:p>
    <w:p w:rsidR="001B4006" w:rsidRDefault="001B4006" w:rsidP="005C29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B4006" w:rsidRDefault="001B4006" w:rsidP="005C29F1">
      <w:pPr>
        <w:jc w:val="both"/>
        <w:rPr>
          <w:sz w:val="28"/>
          <w:szCs w:val="28"/>
        </w:rPr>
      </w:pPr>
    </w:p>
    <w:p w:rsidR="001B4006" w:rsidRDefault="001B4006" w:rsidP="005C29F1">
      <w:pPr>
        <w:jc w:val="both"/>
        <w:rPr>
          <w:sz w:val="28"/>
          <w:szCs w:val="28"/>
        </w:rPr>
      </w:pPr>
    </w:p>
    <w:p w:rsidR="001B4006" w:rsidRDefault="001B4006" w:rsidP="005C29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финансов и </w:t>
      </w:r>
    </w:p>
    <w:p w:rsidR="001B4006" w:rsidRDefault="001B4006" w:rsidP="005C29F1">
      <w:pPr>
        <w:rPr>
          <w:sz w:val="28"/>
          <w:szCs w:val="28"/>
        </w:rPr>
      </w:pPr>
      <w:r>
        <w:rPr>
          <w:sz w:val="28"/>
          <w:szCs w:val="28"/>
        </w:rPr>
        <w:t>налоговой политики Ордынского района                                                    Л.И. Пирко</w:t>
      </w:r>
    </w:p>
    <w:sectPr w:rsidR="001B4006" w:rsidSect="0062008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28F2"/>
    <w:rsid w:val="00130A8F"/>
    <w:rsid w:val="00151918"/>
    <w:rsid w:val="001B4006"/>
    <w:rsid w:val="0043452F"/>
    <w:rsid w:val="005C29F1"/>
    <w:rsid w:val="00620081"/>
    <w:rsid w:val="00744B40"/>
    <w:rsid w:val="00810233"/>
    <w:rsid w:val="008A28F2"/>
    <w:rsid w:val="00A557D8"/>
    <w:rsid w:val="00E03CB9"/>
    <w:rsid w:val="00FC5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9F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03C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84D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321</Words>
  <Characters>1831</Characters>
  <Application>Microsoft Office Outlook</Application>
  <DocSecurity>0</DocSecurity>
  <Lines>0</Lines>
  <Paragraphs>0</Paragraphs>
  <ScaleCrop>false</ScaleCrop>
  <Company>MFNSO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Наталья</cp:lastModifiedBy>
  <cp:revision>3</cp:revision>
  <cp:lastPrinted>2016-12-07T02:47:00Z</cp:lastPrinted>
  <dcterms:created xsi:type="dcterms:W3CDTF">2016-11-30T05:14:00Z</dcterms:created>
  <dcterms:modified xsi:type="dcterms:W3CDTF">2016-12-07T02:47:00Z</dcterms:modified>
</cp:coreProperties>
</file>